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96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95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A3‐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</w:rPr>
              <w:t>B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8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142+80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+100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5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anf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trans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23" w:right="148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72" w:right="17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07" w:right="19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2" w:right="17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1641536,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5031378,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O‐07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65" w:right="15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641527.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5031342.34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237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08" w:right="15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6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11: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7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21" w:right="16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2106" w:right="20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72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8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7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9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9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-11" w:right="-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Nessuna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cie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09" w:right="1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conta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2021-02-15T12:15:42Z</dcterms:created>
  <dcterms:modified xsi:type="dcterms:W3CDTF">2021-02-15T12:15:42Z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